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C1F47C2"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CB4E35">
        <w:rPr>
          <w:b/>
          <w:i/>
          <w:sz w:val="28"/>
        </w:rPr>
        <w:t>13</w:t>
      </w:r>
      <w:r w:rsidR="00E85490">
        <w:rPr>
          <w:b/>
          <w:i/>
          <w:sz w:val="28"/>
        </w:rPr>
        <w:t>595</w:t>
      </w:r>
    </w:p>
    <w:p w14:paraId="34CAD6B9" w14:textId="1F14700E" w:rsidR="002A0018" w:rsidRDefault="00A34F04" w:rsidP="002A0018">
      <w:pPr>
        <w:pStyle w:val="CRCoverPage"/>
        <w:tabs>
          <w:tab w:val="right" w:pos="9639"/>
        </w:tabs>
        <w:spacing w:after="0"/>
        <w:rPr>
          <w:b/>
          <w:noProof/>
          <w:sz w:val="24"/>
        </w:rPr>
      </w:pPr>
      <w:r w:rsidRPr="00A34F04">
        <w:rPr>
          <w:b/>
          <w:bCs/>
          <w:noProof/>
          <w:sz w:val="24"/>
        </w:rPr>
        <w:t>Chicago, USA, 13- 17 Nov, 2023</w:t>
      </w:r>
      <w:r w:rsidR="009C2395">
        <w:rPr>
          <w:b/>
          <w:noProof/>
          <w:sz w:val="24"/>
        </w:rPr>
        <w:tab/>
      </w:r>
      <w:r w:rsidR="006666F2">
        <w:rPr>
          <w:rFonts w:cs="Arial"/>
          <w:b/>
          <w:bCs/>
          <w:color w:val="0000FF"/>
        </w:rPr>
        <w:t>(revision of S2</w:t>
      </w:r>
      <w:r w:rsidR="00CB4E35">
        <w:rPr>
          <w:rFonts w:cs="Arial"/>
          <w:b/>
          <w:bCs/>
          <w:color w:val="0000FF"/>
        </w:rPr>
        <w:t>-2312715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20317BC" w:rsidR="001E41F3" w:rsidRPr="00410371" w:rsidRDefault="00AE7E78" w:rsidP="00A34F04">
            <w:pPr>
              <w:pStyle w:val="CRCoverPage"/>
              <w:spacing w:after="0"/>
              <w:jc w:val="center"/>
              <w:rPr>
                <w:b/>
                <w:noProof/>
                <w:sz w:val="28"/>
              </w:rPr>
            </w:pPr>
            <w:r>
              <w:rPr>
                <w:b/>
                <w:noProof/>
                <w:sz w:val="28"/>
              </w:rPr>
              <w:t>23.</w:t>
            </w:r>
            <w:r w:rsidR="00F02704">
              <w:rPr>
                <w:b/>
                <w:noProof/>
                <w:sz w:val="28"/>
              </w:rPr>
              <w:t>50</w:t>
            </w:r>
            <w:r w:rsidR="00A34F04">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3CF10F0" w:rsidR="001E41F3" w:rsidRPr="00410371" w:rsidRDefault="00EC008D" w:rsidP="00EC008D">
            <w:pPr>
              <w:pStyle w:val="CRCoverPage"/>
              <w:spacing w:after="0"/>
              <w:jc w:val="center"/>
              <w:rPr>
                <w:noProof/>
                <w:lang w:eastAsia="zh-CN"/>
              </w:rPr>
            </w:pPr>
            <w:r w:rsidRPr="00EC008D">
              <w:rPr>
                <w:rFonts w:hint="eastAsia"/>
                <w:b/>
                <w:noProof/>
                <w:sz w:val="28"/>
              </w:rPr>
              <w:t>4</w:t>
            </w:r>
            <w:r w:rsidRPr="00EC008D">
              <w:rPr>
                <w:b/>
                <w:noProof/>
                <w:sz w:val="28"/>
              </w:rPr>
              <w:t>622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B632169" w:rsidR="001E41F3" w:rsidRPr="00410371" w:rsidRDefault="00E85490" w:rsidP="00E13F3D">
            <w:pPr>
              <w:pStyle w:val="CRCoverPage"/>
              <w:spacing w:after="0"/>
              <w:jc w:val="center"/>
              <w:rPr>
                <w:b/>
                <w:noProof/>
                <w:lang w:eastAsia="zh-CN"/>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26B6D04" w:rsidR="001E41F3" w:rsidRDefault="008548FA" w:rsidP="00F74235">
            <w:pPr>
              <w:pStyle w:val="CRCoverPage"/>
              <w:spacing w:after="0"/>
              <w:ind w:left="100"/>
              <w:rPr>
                <w:noProof/>
                <w:lang w:eastAsia="zh-CN"/>
              </w:rPr>
            </w:pPr>
            <w:r>
              <w:rPr>
                <w:rFonts w:cs="Arial"/>
                <w:noProof/>
                <w:lang w:eastAsia="zh-CN"/>
              </w:rPr>
              <w:t xml:space="preserve">Clarification on </w:t>
            </w:r>
            <w:r w:rsidRPr="008548FA">
              <w:rPr>
                <w:rFonts w:cs="Arial"/>
                <w:noProof/>
                <w:lang w:eastAsia="zh-CN"/>
              </w:rPr>
              <w:t>Access type</w:t>
            </w:r>
            <w:r w:rsidRPr="008548FA">
              <w:rPr>
                <w:rFonts w:cs="Arial" w:hint="eastAsia"/>
                <w:noProof/>
                <w:lang w:eastAsia="zh-CN"/>
              </w:rPr>
              <w:t xml:space="preserve"> for</w:t>
            </w:r>
            <w:r w:rsidRPr="008548FA">
              <w:rPr>
                <w:rFonts w:cs="Arial"/>
                <w:noProof/>
                <w:lang w:eastAsia="zh-CN"/>
              </w:rPr>
              <w:t xml:space="preserve"> </w:t>
            </w:r>
            <w:r>
              <w:rPr>
                <w:rFonts w:cs="Arial"/>
                <w:noProof/>
                <w:lang w:eastAsia="zh-CN"/>
              </w:rPr>
              <w:t xml:space="preserve">NSAC </w:t>
            </w:r>
            <w:r w:rsidRPr="00281379">
              <w:rPr>
                <w:rFonts w:cs="Arial"/>
                <w:noProof/>
                <w:lang w:eastAsia="zh-CN"/>
              </w:rPr>
              <w:t>for maximum number of UE with at least one PDU session</w:t>
            </w:r>
            <w:r>
              <w:rPr>
                <w:rFonts w:cs="Arial"/>
                <w:noProof/>
                <w:lang w:eastAsia="zh-CN"/>
              </w:rPr>
              <w:t>/</w:t>
            </w:r>
            <w:r w:rsidRPr="00281379">
              <w:rPr>
                <w:rFonts w:cs="Arial"/>
                <w:noProof/>
                <w:lang w:eastAsia="zh-CN"/>
              </w:rPr>
              <w:t>PDN connection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F1BB6C4" w:rsidR="001E41F3" w:rsidRDefault="008548FA">
            <w:pPr>
              <w:pStyle w:val="CRCoverPage"/>
              <w:spacing w:after="0"/>
              <w:ind w:left="100"/>
              <w:rPr>
                <w:noProof/>
                <w:lang w:eastAsia="zh-CN"/>
              </w:rPr>
            </w:pPr>
            <w:r>
              <w:rPr>
                <w:noProof/>
                <w:lang w:eastAsia="zh-CN"/>
              </w:rPr>
              <w:t>eNSAC</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D3B5" w14:textId="5845DA00" w:rsidR="00953EAE" w:rsidRDefault="00953EAE" w:rsidP="00EB00A8">
            <w:pPr>
              <w:pStyle w:val="CRCoverPage"/>
              <w:spacing w:before="60" w:after="0"/>
              <w:ind w:left="101"/>
            </w:pPr>
            <w:r>
              <w:rPr>
                <w:noProof/>
                <w:lang w:eastAsia="zh-CN"/>
              </w:rPr>
              <w:t xml:space="preserve">For </w:t>
            </w:r>
            <w:r>
              <w:t>Hierarchical NSAC architecture, it should be clarified that the interaction between the NSACF and the Primary NSACF is applied to both options.</w:t>
            </w:r>
          </w:p>
          <w:p w14:paraId="5143A65D" w14:textId="77777777" w:rsidR="00953EAE" w:rsidRDefault="00953EAE" w:rsidP="00EB00A8">
            <w:pPr>
              <w:pStyle w:val="CRCoverPage"/>
              <w:spacing w:before="60" w:after="0"/>
              <w:ind w:left="101"/>
            </w:pPr>
          </w:p>
          <w:p w14:paraId="77894B76" w14:textId="63D7094A" w:rsidR="00953EAE" w:rsidRPr="00F74235" w:rsidRDefault="00953EAE" w:rsidP="00EB00A8">
            <w:pPr>
              <w:pStyle w:val="CRCoverPage"/>
              <w:spacing w:before="60" w:after="0"/>
              <w:ind w:left="101"/>
              <w:rPr>
                <w:noProof/>
                <w:lang w:eastAsia="zh-CN"/>
              </w:rPr>
            </w:pPr>
            <w:r>
              <w:t>The NOTE 3 is for option 1, not option 2.</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17C7CB4" w:rsidR="00F74235" w:rsidRDefault="00CB4E35" w:rsidP="00953EAE">
            <w:pPr>
              <w:pStyle w:val="CRCoverPage"/>
              <w:spacing w:before="60" w:after="0"/>
              <w:ind w:left="101"/>
              <w:rPr>
                <w:noProof/>
                <w:lang w:eastAsia="zh-CN"/>
              </w:rPr>
            </w:pPr>
            <w:r>
              <w:rPr>
                <w:noProof/>
                <w:lang w:eastAsia="zh-CN"/>
              </w:rPr>
              <w:t>C</w:t>
            </w:r>
            <w:r w:rsidR="005D77DF">
              <w:rPr>
                <w:noProof/>
                <w:lang w:eastAsia="zh-CN"/>
              </w:rPr>
              <w:t>larify the step 3</w:t>
            </w:r>
            <w:r w:rsidR="00953EAE">
              <w:rPr>
                <w:noProof/>
                <w:lang w:eastAsia="zh-CN"/>
              </w:rPr>
              <w:t xml:space="preserve"> and clarify hierachical NSAC architecture handling </w:t>
            </w:r>
            <w:r w:rsidR="005D77DF">
              <w:rPr>
                <w:noProof/>
                <w:lang w:eastAsia="zh-CN"/>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D4135EE" w:rsidR="001E41F3" w:rsidRDefault="005D77DF">
            <w:pPr>
              <w:pStyle w:val="CRCoverPage"/>
              <w:spacing w:after="0"/>
              <w:ind w:left="100"/>
              <w:rPr>
                <w:noProof/>
                <w:lang w:eastAsia="zh-CN"/>
              </w:rPr>
            </w:pPr>
            <w:r>
              <w:rPr>
                <w:noProof/>
                <w:lang w:eastAsia="zh-CN"/>
              </w:rPr>
              <w:t>The specification is not fully complete</w:t>
            </w:r>
            <w:r w:rsidR="00024C68">
              <w:rPr>
                <w:noProof/>
                <w:lang w:eastAsia="zh-CN"/>
              </w:rPr>
              <w:t>d</w:t>
            </w:r>
            <w:r>
              <w:rPr>
                <w:noProof/>
                <w:lang w:eastAsia="zh-CN"/>
              </w:rP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497A" w:rsidR="001E41F3" w:rsidRDefault="005D77DF">
            <w:pPr>
              <w:pStyle w:val="CRCoverPage"/>
              <w:spacing w:after="0"/>
              <w:ind w:left="100"/>
              <w:rPr>
                <w:noProof/>
                <w:lang w:eastAsia="zh-CN"/>
              </w:rPr>
            </w:pPr>
            <w:r>
              <w:rPr>
                <w:noProof/>
                <w:lang w:eastAsia="zh-CN"/>
              </w:rPr>
              <w:t>4.11.5.9a</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27AA4" w14:textId="77777777" w:rsidR="008548FA" w:rsidRDefault="008548FA" w:rsidP="008548FA">
      <w:pPr>
        <w:pStyle w:val="4"/>
      </w:pPr>
      <w:bookmarkStart w:id="22" w:name="_CR5_15_20"/>
      <w:bookmarkStart w:id="23" w:name="_Toc14593956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4.11.5.9a</w:t>
      </w:r>
      <w:r>
        <w:tab/>
        <w:t>Network Slice Admission Control in 5GS for maximum number of UE with at least one PDU session and one PDN connection</w:t>
      </w:r>
      <w:bookmarkEnd w:id="23"/>
    </w:p>
    <w:p w14:paraId="38D7D97E" w14:textId="77777777" w:rsidR="008548FA" w:rsidRDefault="008548FA" w:rsidP="008548FA">
      <w:r>
        <w:t>Support of NSAC in conjunction with interworking with EPC for maximum number of UE with at least one PDU session/PDN connection is described in clause 5.15.11.5a of TS 23.501 [2].</w:t>
      </w:r>
    </w:p>
    <w:p w14:paraId="4BBF909D" w14:textId="77777777" w:rsidR="008548FA" w:rsidRDefault="008548FA" w:rsidP="008548FA">
      <w:r>
        <w:t>For option 1, the same mechanisms in clause 4.2.11.2 (Number of UEs per network slice availability check and update procedure) is used with the following additions:</w:t>
      </w:r>
    </w:p>
    <w:p w14:paraId="0F1BA8B6" w14:textId="77777777" w:rsidR="008548FA" w:rsidRDefault="008548FA" w:rsidP="008548FA">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33240125" w14:textId="77777777" w:rsidR="008548FA" w:rsidRDefault="008548FA" w:rsidP="008548FA">
      <w:pPr>
        <w:pStyle w:val="B1"/>
      </w:pPr>
      <w:r>
        <w:t>-</w:t>
      </w:r>
      <w:r>
        <w:tab/>
        <w:t>Step 2: The SMF+PGW-C includes in the message the S-NSSAI, identity of SMF+PGW-C, UE ID and update flag. The update flag may include either 'increase', 'decrease' or 'update' values.</w:t>
      </w:r>
    </w:p>
    <w:p w14:paraId="074CB6AC" w14:textId="77777777" w:rsidR="008548FA" w:rsidRDefault="008548FA" w:rsidP="008548FA">
      <w:pPr>
        <w:pStyle w:val="B1"/>
      </w:pPr>
      <w:r>
        <w:t>-</w:t>
      </w:r>
      <w:r>
        <w:tab/>
        <w:t>Step 2: The AMF ID is replaced by the SMF+PGW-C ID.</w:t>
      </w:r>
    </w:p>
    <w:p w14:paraId="250889E0" w14:textId="722B4308" w:rsidR="008548FA" w:rsidRDefault="008548FA" w:rsidP="008548FA">
      <w:pPr>
        <w:pStyle w:val="B1"/>
      </w:pPr>
      <w:r>
        <w:t>-</w:t>
      </w:r>
      <w:r>
        <w:tab/>
      </w:r>
      <w:r>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w:t>
      </w:r>
      <w:r w:rsidRPr="00637A6D">
        <w:t>remove the UE entry and decrease the count.</w:t>
      </w:r>
    </w:p>
    <w:p w14:paraId="539E225A" w14:textId="5451CDEF" w:rsidR="008548FA" w:rsidRDefault="008548FA" w:rsidP="008548FA">
      <w:pPr>
        <w:pStyle w:val="EditorsNote"/>
      </w:pPr>
      <w:r>
        <w:t>Editor's note:</w:t>
      </w:r>
      <w:r>
        <w:tab/>
        <w:t>Step 3 needs to be further discussed/completed to cover both cases when the access type is considered and not considered.</w:t>
      </w:r>
    </w:p>
    <w:p w14:paraId="7498B793" w14:textId="77777777" w:rsidR="008548FA" w:rsidRDefault="008548FA" w:rsidP="008548FA">
      <w:pPr>
        <w:pStyle w:val="B1"/>
      </w:pPr>
      <w:r>
        <w:t>-</w:t>
      </w:r>
      <w:r>
        <w:tab/>
        <w:t>The NSACF determines whether or not to accept the request as described in clause 5.15.11.5a of TS 23.501 [2]</w:t>
      </w:r>
    </w:p>
    <w:p w14:paraId="21C77D49" w14:textId="77777777" w:rsidR="008548FA" w:rsidRDefault="008548FA" w:rsidP="008548FA">
      <w:pPr>
        <w:pStyle w:val="NO"/>
      </w:pPr>
      <w:r>
        <w:t>NOTE 1:</w:t>
      </w:r>
      <w:r>
        <w:tab/>
        <w:t>EAC mode is not applicable here.</w:t>
      </w:r>
    </w:p>
    <w:p w14:paraId="7D1E2F29" w14:textId="77777777" w:rsidR="008548FA" w:rsidRDefault="008548FA" w:rsidP="008548FA">
      <w:r>
        <w:t>For option 2, the same mechanisms in clause 4.2.11.4 (Number of PDU Sessions per network slice availability check and update procedure) are used with the following additions:</w:t>
      </w:r>
    </w:p>
    <w:p w14:paraId="0A042957" w14:textId="77777777" w:rsidR="008548FA" w:rsidRDefault="008548FA" w:rsidP="008548FA">
      <w:pPr>
        <w:pStyle w:val="B1"/>
      </w:pPr>
      <w:r>
        <w:t>-</w:t>
      </w:r>
      <w:r>
        <w:tab/>
        <w:t>The NSACF also counts the maximum number UE with at least one PDU session/PDN connection based on the update value received from SMF+PGW-C.</w:t>
      </w:r>
    </w:p>
    <w:p w14:paraId="5CB2A261" w14:textId="77777777" w:rsidR="008548FA" w:rsidRDefault="008548FA" w:rsidP="008548FA">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4C0C50C8" w14:textId="77777777" w:rsidR="008548FA" w:rsidRDefault="008548FA" w:rsidP="008548FA">
      <w:pPr>
        <w:pStyle w:val="B1"/>
      </w:pPr>
      <w:r>
        <w:t>-</w:t>
      </w:r>
      <w:r>
        <w:tab/>
        <w:t>The NSACF determines whether to accept the request as described in clause 5.15.11.5a of TS 23.501 [2].</w:t>
      </w:r>
    </w:p>
    <w:p w14:paraId="0F83F7EE" w14:textId="77777777" w:rsidR="008548FA" w:rsidRDefault="008548FA" w:rsidP="008548FA">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4CB0ED2" w14:textId="77777777" w:rsidR="008548FA" w:rsidRDefault="008548FA" w:rsidP="008548FA">
      <w:pPr>
        <w:pStyle w:val="NO"/>
      </w:pPr>
      <w:r>
        <w:t>NOTE 2:</w:t>
      </w:r>
      <w:r>
        <w:tab/>
        <w:t>EAC mode is not applicable here.</w:t>
      </w:r>
    </w:p>
    <w:p w14:paraId="0D047252" w14:textId="77777777" w:rsidR="008548FA" w:rsidRDefault="008548FA" w:rsidP="008548FA">
      <w:bookmarkStart w:id="24" w:name="_CR4_11_5_10"/>
      <w:bookmarkEnd w:id="24"/>
      <w:r>
        <w:t>If Hierarchical NSAC architecture is deployed in the network, there are the following additional enhancements:</w:t>
      </w:r>
    </w:p>
    <w:p w14:paraId="7EA27A11" w14:textId="2E6E9626" w:rsidR="008548FA" w:rsidRDefault="008548FA" w:rsidP="008548FA">
      <w:pPr>
        <w:pStyle w:val="B1"/>
      </w:pPr>
      <w:r>
        <w:t>-</w:t>
      </w:r>
      <w:r>
        <w:tab/>
        <w:t xml:space="preserve">For option 2, the NSAC for number of UEs and NSAC for number of </w:t>
      </w:r>
      <w:bookmarkStart w:id="25" w:name="_GoBack"/>
      <w:del w:id="26" w:author="ZTEr09" w:date="2023-10-31T14:37:00Z">
        <w:r w:rsidDel="00C257EC">
          <w:delText xml:space="preserve">UEs </w:delText>
        </w:r>
      </w:del>
      <w:bookmarkEnd w:id="25"/>
      <w:ins w:id="27" w:author="ZTEr09" w:date="2023-10-31T14:37:00Z">
        <w:r w:rsidR="00C257EC">
          <w:t xml:space="preserve">PDUs </w:t>
        </w:r>
      </w:ins>
      <w:r>
        <w:t>shall be handled within the same NSACF.</w:t>
      </w:r>
    </w:p>
    <w:p w14:paraId="3A31ECEA" w14:textId="16480F13" w:rsidR="008548FA" w:rsidRDefault="008548FA" w:rsidP="008548FA">
      <w:pPr>
        <w:pStyle w:val="B1"/>
      </w:pPr>
      <w:r>
        <w:lastRenderedPageBreak/>
        <w:t>-</w:t>
      </w:r>
      <w:r>
        <w:tab/>
      </w:r>
      <w:ins w:id="28" w:author="ZTEr09" w:date="2023-10-31T14:45:00Z">
        <w:r w:rsidR="009F0BE7">
          <w:t xml:space="preserve">For both options, </w:t>
        </w:r>
      </w:ins>
      <w:del w:id="29" w:author="ZTEr09" w:date="2023-10-31T14:45:00Z">
        <w:r w:rsidDel="009F0BE7">
          <w:delText>F</w:delText>
        </w:r>
      </w:del>
      <w:del w:id="30" w:author="ZTEr09" w:date="2023-10-31T14:46:00Z">
        <w:r w:rsidDel="009F0BE7">
          <w:delText>or NSAC for number of UEs</w:delText>
        </w:r>
      </w:del>
      <w:r>
        <w:t xml:space="preserve">, when the local maximum number </w:t>
      </w:r>
      <w:ins w:id="31" w:author="ZTEr09" w:date="2023-10-31T14:46:00Z">
        <w:r w:rsidR="009F0BE7">
          <w:t xml:space="preserve">of UEs with at least one PDU Session/PDN Connection </w:t>
        </w:r>
      </w:ins>
      <w:r>
        <w:t>or local threshold is reached, the NSACF may interact with the Primary NSACF before it returns the response back to the SMF+PGW-C. For more details on handling between the NSACF and Primary NSACF see clause 4.2.11.2a.</w:t>
      </w:r>
    </w:p>
    <w:p w14:paraId="285AA7E6" w14:textId="7802B4DE" w:rsidR="008548FA" w:rsidRDefault="008548FA" w:rsidP="008548FA">
      <w:pPr>
        <w:pStyle w:val="NO"/>
      </w:pPr>
      <w:r>
        <w:t>NOTE 3:</w:t>
      </w:r>
      <w:r>
        <w:tab/>
        <w:t xml:space="preserve">For </w:t>
      </w:r>
      <w:ins w:id="32" w:author="ZTEr11" w:date="2023-11-02T12:01:00Z">
        <w:r w:rsidR="00AF26AA">
          <w:t xml:space="preserve">both </w:t>
        </w:r>
      </w:ins>
      <w:r>
        <w:t>option</w:t>
      </w:r>
      <w:ins w:id="33" w:author="ZTEr11" w:date="2023-11-02T12:01:00Z">
        <w:r w:rsidR="00AF26AA">
          <w:t>s</w:t>
        </w:r>
      </w:ins>
      <w:del w:id="34" w:author="ZTEr11" w:date="2023-11-02T12:01:00Z">
        <w:r w:rsidDel="00AF26AA">
          <w:delText xml:space="preserve"> </w:delText>
        </w:r>
      </w:del>
      <w:del w:id="35" w:author="ZTEr09" w:date="2023-10-31T14:52:00Z">
        <w:r w:rsidDel="009F0BE7">
          <w:delText>2</w:delText>
        </w:r>
      </w:del>
      <w:r>
        <w:t xml:space="preserve">, given that the SMF+PGW-C </w:t>
      </w:r>
      <w:proofErr w:type="spellStart"/>
      <w:r>
        <w:t>can not</w:t>
      </w:r>
      <w:proofErr w:type="spellEnd"/>
      <w:r>
        <w:t xml:space="preserve"> provide the UE already registered indication to NSACF, hence when the NSACF interacts with Primary NSACF, the Primary NSACF will not manage the UE entry by itself.</w:t>
      </w:r>
    </w:p>
    <w:p w14:paraId="38E7E2B2" w14:textId="77777777" w:rsidR="008548FA" w:rsidRDefault="008548FA" w:rsidP="008548FA">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ABCB8" w14:textId="77777777" w:rsidR="00531CD9" w:rsidRDefault="00531CD9">
      <w:r>
        <w:separator/>
      </w:r>
    </w:p>
  </w:endnote>
  <w:endnote w:type="continuationSeparator" w:id="0">
    <w:p w14:paraId="07F684D1" w14:textId="77777777" w:rsidR="00531CD9" w:rsidRDefault="00531CD9">
      <w:r>
        <w:continuationSeparator/>
      </w:r>
    </w:p>
  </w:endnote>
  <w:endnote w:type="continuationNotice" w:id="1">
    <w:p w14:paraId="4171B837" w14:textId="77777777" w:rsidR="00531CD9" w:rsidRDefault="00531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78A9F" w14:textId="77777777" w:rsidR="00531CD9" w:rsidRDefault="00531CD9">
      <w:r>
        <w:separator/>
      </w:r>
    </w:p>
  </w:footnote>
  <w:footnote w:type="continuationSeparator" w:id="0">
    <w:p w14:paraId="4A368DE5" w14:textId="77777777" w:rsidR="00531CD9" w:rsidRDefault="00531CD9">
      <w:r>
        <w:continuationSeparator/>
      </w:r>
    </w:p>
  </w:footnote>
  <w:footnote w:type="continuationNotice" w:id="1">
    <w:p w14:paraId="39553A85" w14:textId="77777777" w:rsidR="00531CD9" w:rsidRDefault="00531C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3178"/>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1CD9"/>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1B8B"/>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016E"/>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85B"/>
    <w:rsid w:val="00A95F90"/>
    <w:rsid w:val="00A9602A"/>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35"/>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9607A"/>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77E"/>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85490"/>
    <w:rsid w:val="00E93B6B"/>
    <w:rsid w:val="00E95A7C"/>
    <w:rsid w:val="00EA059E"/>
    <w:rsid w:val="00EA2CF1"/>
    <w:rsid w:val="00EA4F2F"/>
    <w:rsid w:val="00EA7E27"/>
    <w:rsid w:val="00EA7F24"/>
    <w:rsid w:val="00EB00A8"/>
    <w:rsid w:val="00EB09B7"/>
    <w:rsid w:val="00EB2905"/>
    <w:rsid w:val="00EB7DD2"/>
    <w:rsid w:val="00EC008D"/>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F14B5AD4-11DD-4B61-861D-FFE1AB08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971</Words>
  <Characters>5540</Characters>
  <Application>Microsoft Office Word</Application>
  <DocSecurity>0</DocSecurity>
  <Lines>46</Lines>
  <Paragraphs>12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28</cp:revision>
  <cp:lastPrinted>1900-01-01T08:00:00Z</cp:lastPrinted>
  <dcterms:created xsi:type="dcterms:W3CDTF">2023-10-20T08:37:00Z</dcterms:created>
  <dcterms:modified xsi:type="dcterms:W3CDTF">2023-11-17T16:38:00Z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